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A865B" w14:textId="77777777" w:rsidR="009E363B" w:rsidRDefault="009E363B" w:rsidP="009E363B">
      <w:pPr>
        <w:pStyle w:val="NoSpacing"/>
      </w:pPr>
      <w:r>
        <w:rPr>
          <w:u w:val="single"/>
        </w:rPr>
        <w:t>Elizabeth SAPPCOTE</w:t>
      </w:r>
      <w:r>
        <w:t xml:space="preserve">     </w:t>
      </w:r>
      <w:proofErr w:type="gramStart"/>
      <w:r>
        <w:t xml:space="preserve">   (</w:t>
      </w:r>
      <w:proofErr w:type="gramEnd"/>
      <w:r>
        <w:t>fl.1484)</w:t>
      </w:r>
    </w:p>
    <w:p w14:paraId="75115CDF" w14:textId="77777777" w:rsidR="009E363B" w:rsidRDefault="009E363B" w:rsidP="009E363B">
      <w:pPr>
        <w:pStyle w:val="NoSpacing"/>
      </w:pPr>
    </w:p>
    <w:p w14:paraId="3624D51E" w14:textId="77777777" w:rsidR="009E363B" w:rsidRDefault="009E363B" w:rsidP="009E363B">
      <w:pPr>
        <w:pStyle w:val="NoSpacing"/>
      </w:pPr>
    </w:p>
    <w:p w14:paraId="3E10AE59" w14:textId="77777777" w:rsidR="009E363B" w:rsidRDefault="009E363B" w:rsidP="009E363B">
      <w:pPr>
        <w:pStyle w:val="NoSpacing"/>
      </w:pPr>
      <w:r>
        <w:t>= John(q.v.).</w:t>
      </w:r>
    </w:p>
    <w:p w14:paraId="20FD6CFE" w14:textId="77777777" w:rsidR="009E363B" w:rsidRDefault="009E363B" w:rsidP="009E363B">
      <w:pPr>
        <w:pStyle w:val="NoSpacing"/>
      </w:pPr>
      <w:r>
        <w:t>(</w:t>
      </w:r>
      <w:hyperlink r:id="rId6" w:history="1">
        <w:r w:rsidRPr="00903981">
          <w:rPr>
            <w:rStyle w:val="Hyperlink"/>
          </w:rPr>
          <w:t>http://aalt.law.uh.edu/Indices/CP40Indices/CP40no888Pl.htm</w:t>
        </w:r>
      </w:hyperlink>
      <w:r>
        <w:t>)</w:t>
      </w:r>
    </w:p>
    <w:p w14:paraId="354B0BE3" w14:textId="77777777" w:rsidR="009E363B" w:rsidRDefault="009E363B" w:rsidP="009E363B">
      <w:pPr>
        <w:pStyle w:val="NoSpacing"/>
      </w:pPr>
    </w:p>
    <w:p w14:paraId="1B13E579" w14:textId="77777777" w:rsidR="009E363B" w:rsidRDefault="009E363B" w:rsidP="009E363B">
      <w:pPr>
        <w:pStyle w:val="NoSpacing"/>
      </w:pPr>
    </w:p>
    <w:p w14:paraId="65571CE9" w14:textId="77777777" w:rsidR="009E363B" w:rsidRDefault="009E363B" w:rsidP="009E363B">
      <w:pPr>
        <w:pStyle w:val="NoSpacing"/>
      </w:pPr>
      <w:r>
        <w:tab/>
        <w:t>1484</w:t>
      </w:r>
      <w:r>
        <w:tab/>
        <w:t>They made a plaint of cui in vita against Morris John(q.v.).  (ibid.)</w:t>
      </w:r>
    </w:p>
    <w:p w14:paraId="59FCFB32" w14:textId="77777777" w:rsidR="009E363B" w:rsidRDefault="009E363B" w:rsidP="009E363B">
      <w:pPr>
        <w:pStyle w:val="NoSpacing"/>
      </w:pPr>
    </w:p>
    <w:p w14:paraId="593DA439" w14:textId="77777777" w:rsidR="009E363B" w:rsidRDefault="009E363B" w:rsidP="009E363B">
      <w:pPr>
        <w:pStyle w:val="NoSpacing"/>
      </w:pPr>
    </w:p>
    <w:p w14:paraId="2CD21099" w14:textId="77777777" w:rsidR="009E363B" w:rsidRDefault="009E363B" w:rsidP="009E363B">
      <w:pPr>
        <w:pStyle w:val="NoSpacing"/>
      </w:pPr>
      <w:r>
        <w:t>16 December 2018</w:t>
      </w:r>
    </w:p>
    <w:p w14:paraId="31A0E65C" w14:textId="77777777" w:rsidR="006B2F86" w:rsidRPr="00E71FC3" w:rsidRDefault="009E363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BB6FD" w14:textId="77777777" w:rsidR="009E363B" w:rsidRDefault="009E363B" w:rsidP="00E71FC3">
      <w:pPr>
        <w:spacing w:after="0" w:line="240" w:lineRule="auto"/>
      </w:pPr>
      <w:r>
        <w:separator/>
      </w:r>
    </w:p>
  </w:endnote>
  <w:endnote w:type="continuationSeparator" w:id="0">
    <w:p w14:paraId="14DA120A" w14:textId="77777777" w:rsidR="009E363B" w:rsidRDefault="009E36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EE5E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21731" w14:textId="77777777" w:rsidR="009E363B" w:rsidRDefault="009E363B" w:rsidP="00E71FC3">
      <w:pPr>
        <w:spacing w:after="0" w:line="240" w:lineRule="auto"/>
      </w:pPr>
      <w:r>
        <w:separator/>
      </w:r>
    </w:p>
  </w:footnote>
  <w:footnote w:type="continuationSeparator" w:id="0">
    <w:p w14:paraId="3C60BF87" w14:textId="77777777" w:rsidR="009E363B" w:rsidRDefault="009E36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63B"/>
    <w:rsid w:val="001A7C09"/>
    <w:rsid w:val="00577BD5"/>
    <w:rsid w:val="00656CBA"/>
    <w:rsid w:val="006A1F77"/>
    <w:rsid w:val="00733BE7"/>
    <w:rsid w:val="009E363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A59C4"/>
  <w15:chartTrackingRefBased/>
  <w15:docId w15:val="{1CB92B63-D239-46D7-B15F-F614CEE79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E36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2018-12-18T19:01:00Z</dcterms:created>
  <dcterms:modified xsi:type="dcterms:W3CDTF">2018-12-18T19:01:00Z</dcterms:modified>
</cp:coreProperties>
</file>